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0FB69" w14:textId="77777777" w:rsidR="007A76BD" w:rsidRPr="00486703" w:rsidRDefault="007A76BD" w:rsidP="007A76BD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6703">
        <w:rPr>
          <w:rFonts w:ascii="Times New Roman" w:hAnsi="Times New Roman" w:cs="Times New Roman"/>
          <w:sz w:val="24"/>
          <w:szCs w:val="24"/>
          <w:u w:val="single"/>
        </w:rPr>
        <w:t>Isabel WYMARK</w:t>
      </w:r>
      <w:r w:rsidRPr="0048670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486703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486703">
        <w:rPr>
          <w:rFonts w:ascii="Times New Roman" w:hAnsi="Times New Roman" w:cs="Times New Roman"/>
          <w:sz w:val="24"/>
          <w:szCs w:val="24"/>
        </w:rPr>
        <w:t>fl.1480)</w:t>
      </w:r>
    </w:p>
    <w:p w14:paraId="6AC9B732" w14:textId="77777777" w:rsidR="007A76BD" w:rsidRPr="00486703" w:rsidRDefault="007A76BD" w:rsidP="007A76BD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6703">
        <w:rPr>
          <w:rFonts w:ascii="Times New Roman" w:hAnsi="Times New Roman" w:cs="Times New Roman"/>
          <w:sz w:val="24"/>
          <w:szCs w:val="24"/>
        </w:rPr>
        <w:t xml:space="preserve">of London. </w:t>
      </w:r>
    </w:p>
    <w:p w14:paraId="5785E103" w14:textId="77777777" w:rsidR="007A76BD" w:rsidRPr="00486703" w:rsidRDefault="007A76BD" w:rsidP="007A76BD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6162700" w14:textId="77777777" w:rsidR="007A76BD" w:rsidRPr="00486703" w:rsidRDefault="007A76BD" w:rsidP="007A76BD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AE30EF4" w14:textId="77777777" w:rsidR="007A76BD" w:rsidRPr="00486703" w:rsidRDefault="007A76BD" w:rsidP="007A76BD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6703">
        <w:rPr>
          <w:rFonts w:ascii="Times New Roman" w:hAnsi="Times New Roman" w:cs="Times New Roman"/>
          <w:sz w:val="24"/>
          <w:szCs w:val="24"/>
        </w:rPr>
        <w:t>= William, brewer(q.v.).</w:t>
      </w:r>
    </w:p>
    <w:p w14:paraId="53C18C51" w14:textId="77777777" w:rsidR="007A76BD" w:rsidRPr="00486703" w:rsidRDefault="007A76BD" w:rsidP="007A76BD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670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486703">
          <w:rPr>
            <w:rStyle w:val="Hyperlink"/>
            <w:rFonts w:ascii="Times New Roman" w:hAnsi="Times New Roman" w:cs="Times New Roman"/>
            <w:sz w:val="24"/>
            <w:szCs w:val="24"/>
          </w:rPr>
          <w:t>http://www.uh.edu/waalt/index.php/CP40/871</w:t>
        </w:r>
      </w:hyperlink>
      <w:r w:rsidRPr="00486703">
        <w:rPr>
          <w:rFonts w:ascii="Times New Roman" w:hAnsi="Times New Roman" w:cs="Times New Roman"/>
          <w:sz w:val="24"/>
          <w:szCs w:val="24"/>
        </w:rPr>
        <w:t>)</w:t>
      </w:r>
    </w:p>
    <w:p w14:paraId="4330EBEC" w14:textId="77777777" w:rsidR="007A76BD" w:rsidRPr="00486703" w:rsidRDefault="007A76BD" w:rsidP="007A76BD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6D7972C" w14:textId="77777777" w:rsidR="007A76BD" w:rsidRPr="00486703" w:rsidRDefault="007A76BD" w:rsidP="007A76BD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7CF560A" w14:textId="77777777" w:rsidR="007A76BD" w:rsidRPr="00486703" w:rsidRDefault="007A76BD" w:rsidP="007A76BD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6703">
        <w:rPr>
          <w:rFonts w:ascii="Times New Roman" w:hAnsi="Times New Roman" w:cs="Times New Roman"/>
          <w:sz w:val="24"/>
          <w:szCs w:val="24"/>
        </w:rPr>
        <w:tab/>
        <w:t>1480</w:t>
      </w:r>
      <w:r w:rsidRPr="00486703"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 w:rsidRPr="00486703">
        <w:rPr>
          <w:rFonts w:ascii="Times New Roman" w:hAnsi="Times New Roman" w:cs="Times New Roman"/>
          <w:sz w:val="24"/>
          <w:szCs w:val="24"/>
        </w:rPr>
        <w:t>Andrewe</w:t>
      </w:r>
      <w:proofErr w:type="spellEnd"/>
      <w:r w:rsidRPr="00486703">
        <w:rPr>
          <w:rFonts w:ascii="Times New Roman" w:hAnsi="Times New Roman" w:cs="Times New Roman"/>
          <w:sz w:val="24"/>
          <w:szCs w:val="24"/>
        </w:rPr>
        <w:t>(q.v.) brought a plaint of trespass and taking against</w:t>
      </w:r>
    </w:p>
    <w:p w14:paraId="48249C6B" w14:textId="77777777" w:rsidR="007A76BD" w:rsidRPr="00486703" w:rsidRDefault="007A76BD" w:rsidP="007A76BD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6703">
        <w:rPr>
          <w:rFonts w:ascii="Times New Roman" w:hAnsi="Times New Roman" w:cs="Times New Roman"/>
          <w:sz w:val="24"/>
          <w:szCs w:val="24"/>
        </w:rPr>
        <w:tab/>
      </w:r>
      <w:r w:rsidRPr="00486703">
        <w:rPr>
          <w:rFonts w:ascii="Times New Roman" w:hAnsi="Times New Roman" w:cs="Times New Roman"/>
          <w:sz w:val="24"/>
          <w:szCs w:val="24"/>
        </w:rPr>
        <w:tab/>
      </w:r>
      <w:r w:rsidRPr="00486703">
        <w:rPr>
          <w:rFonts w:ascii="Times New Roman" w:hAnsi="Times New Roman" w:cs="Times New Roman"/>
          <w:sz w:val="24"/>
          <w:szCs w:val="24"/>
        </w:rPr>
        <w:tab/>
        <w:t>them</w:t>
      </w:r>
      <w:proofErr w:type="gramStart"/>
      <w:r w:rsidRPr="00486703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 w:rsidRPr="00486703">
        <w:rPr>
          <w:rFonts w:ascii="Times New Roman" w:hAnsi="Times New Roman" w:cs="Times New Roman"/>
          <w:sz w:val="24"/>
          <w:szCs w:val="24"/>
        </w:rPr>
        <w:t>(ibid.)</w:t>
      </w:r>
    </w:p>
    <w:p w14:paraId="3F918618" w14:textId="77777777" w:rsidR="007A76BD" w:rsidRPr="00486703" w:rsidRDefault="007A76BD" w:rsidP="007A76BD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CD21CA9" w14:textId="77777777" w:rsidR="007A76BD" w:rsidRPr="00486703" w:rsidRDefault="007A76BD" w:rsidP="007A76BD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3A26659" w14:textId="77777777" w:rsidR="007A76BD" w:rsidRPr="00486703" w:rsidRDefault="007A76BD" w:rsidP="007A76BD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6703">
        <w:rPr>
          <w:rFonts w:ascii="Times New Roman" w:hAnsi="Times New Roman" w:cs="Times New Roman"/>
          <w:sz w:val="24"/>
          <w:szCs w:val="24"/>
        </w:rPr>
        <w:t>28 April 2020</w:t>
      </w:r>
    </w:p>
    <w:p w14:paraId="6FFBCB6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7C1AD" w14:textId="77777777" w:rsidR="007A76BD" w:rsidRDefault="007A76BD" w:rsidP="009139A6">
      <w:r>
        <w:separator/>
      </w:r>
    </w:p>
  </w:endnote>
  <w:endnote w:type="continuationSeparator" w:id="0">
    <w:p w14:paraId="3D60C9E8" w14:textId="77777777" w:rsidR="007A76BD" w:rsidRDefault="007A76B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18E9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850D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DC05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73E82" w14:textId="77777777" w:rsidR="007A76BD" w:rsidRDefault="007A76BD" w:rsidP="009139A6">
      <w:r>
        <w:separator/>
      </w:r>
    </w:p>
  </w:footnote>
  <w:footnote w:type="continuationSeparator" w:id="0">
    <w:p w14:paraId="0A071B69" w14:textId="77777777" w:rsidR="007A76BD" w:rsidRDefault="007A76B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D283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00A0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4EB4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6BD"/>
    <w:rsid w:val="000666E0"/>
    <w:rsid w:val="002510B7"/>
    <w:rsid w:val="005C130B"/>
    <w:rsid w:val="007A76BD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2984C"/>
  <w15:chartTrackingRefBased/>
  <w15:docId w15:val="{3260B1AC-84A2-4F33-8111-DA7F540A3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A76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2021-11-05T16:36:00Z</dcterms:created>
  <dcterms:modified xsi:type="dcterms:W3CDTF">2021-11-05T16:37:00Z</dcterms:modified>
</cp:coreProperties>
</file>